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97552" w14:textId="77777777" w:rsidR="009559D3" w:rsidRDefault="009559D3" w:rsidP="009559D3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 Приложение №1 к</w:t>
      </w:r>
    </w:p>
    <w:p w14:paraId="64B6ABAB" w14:textId="77777777" w:rsidR="009559D3" w:rsidRDefault="009559D3" w:rsidP="009559D3">
      <w:pPr>
        <w:tabs>
          <w:tab w:val="center" w:pos="4843"/>
        </w:tabs>
        <w:spacing w:line="276" w:lineRule="auto"/>
        <w:jc w:val="right"/>
      </w:pPr>
      <w:r>
        <w:t xml:space="preserve">      постановлению администрации</w:t>
      </w:r>
    </w:p>
    <w:p w14:paraId="4EE4BA01" w14:textId="77777777" w:rsidR="009559D3" w:rsidRDefault="009559D3" w:rsidP="009559D3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 города Благовещенска</w:t>
      </w:r>
    </w:p>
    <w:p w14:paraId="37C08E02" w14:textId="48E78F63" w:rsidR="009559D3" w:rsidRDefault="00E82B1F" w:rsidP="00E82B1F">
      <w:pPr>
        <w:tabs>
          <w:tab w:val="center" w:pos="4843"/>
        </w:tabs>
      </w:pPr>
      <w:r>
        <w:t xml:space="preserve">                                                                                                            </w:t>
      </w:r>
      <w:r w:rsidR="009559D3">
        <w:t xml:space="preserve">от </w:t>
      </w:r>
      <w:r>
        <w:t xml:space="preserve">15.05.2026 </w:t>
      </w:r>
      <w:r w:rsidR="009559D3">
        <w:t xml:space="preserve">№ </w:t>
      </w:r>
      <w:r>
        <w:t>2509</w:t>
      </w:r>
    </w:p>
    <w:p w14:paraId="7114ADCD" w14:textId="77777777" w:rsidR="009559D3" w:rsidRDefault="009559D3" w:rsidP="009559D3">
      <w:pPr>
        <w:tabs>
          <w:tab w:val="center" w:pos="4843"/>
        </w:tabs>
        <w:jc w:val="right"/>
      </w:pPr>
    </w:p>
    <w:p w14:paraId="415C91D3" w14:textId="77777777" w:rsidR="009559D3" w:rsidRDefault="009559D3" w:rsidP="009559D3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17532B57" w14:textId="77777777" w:rsidR="009559D3" w:rsidRDefault="009559D3" w:rsidP="009559D3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6CB25A5B" w14:textId="77777777" w:rsidR="00AC6226" w:rsidRDefault="00AC6226" w:rsidP="00FB7901">
      <w:pPr>
        <w:tabs>
          <w:tab w:val="center" w:pos="4843"/>
        </w:tabs>
      </w:pPr>
    </w:p>
    <w:p w14:paraId="11414647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0"/>
        <w:gridCol w:w="4120"/>
        <w:gridCol w:w="2559"/>
        <w:gridCol w:w="2093"/>
      </w:tblGrid>
      <w:tr w:rsidR="00AC6226" w:rsidRPr="009F101B" w14:paraId="3EBBAA1D" w14:textId="77777777" w:rsidTr="00A739BC">
        <w:trPr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D6F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1B37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FF3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EDCC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9559D3" w:rsidRPr="009F101B" w14:paraId="05283DAB" w14:textId="77777777" w:rsidTr="00A739BC">
        <w:trPr>
          <w:trHeight w:val="207"/>
          <w:jc w:val="center"/>
        </w:trPr>
        <w:tc>
          <w:tcPr>
            <w:tcW w:w="7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9EFCE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1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18070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6BD910EB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016AE51C" w14:textId="06FA799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Цель установления публичного сервитута</w:t>
            </w:r>
            <w:proofErr w:type="gramStart"/>
            <w:r w:rsidRPr="009F101B">
              <w:rPr>
                <w:b/>
                <w:szCs w:val="22"/>
              </w:rPr>
              <w:t xml:space="preserve">: </w:t>
            </w:r>
            <w:r w:rsidRPr="009F101B">
              <w:rPr>
                <w:szCs w:val="22"/>
              </w:rPr>
              <w:t>Для</w:t>
            </w:r>
            <w:proofErr w:type="gramEnd"/>
            <w:r w:rsidRPr="009F101B">
              <w:rPr>
                <w:szCs w:val="22"/>
              </w:rPr>
              <w:t xml:space="preserve"> размещения сет</w:t>
            </w:r>
            <w:r w:rsidR="00BC554C">
              <w:rPr>
                <w:szCs w:val="22"/>
              </w:rPr>
              <w:t>и</w:t>
            </w:r>
            <w:r w:rsidRPr="009F101B">
              <w:rPr>
                <w:szCs w:val="22"/>
              </w:rPr>
              <w:t xml:space="preserve"> </w:t>
            </w:r>
            <w:r>
              <w:rPr>
                <w:szCs w:val="22"/>
              </w:rPr>
              <w:t>водоотведения</w:t>
            </w:r>
          </w:p>
          <w:p w14:paraId="7CE41FA3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569EA075" w14:textId="77777777" w:rsidR="009559D3" w:rsidRPr="009F101B" w:rsidRDefault="009559D3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>
              <w:rPr>
                <w:szCs w:val="22"/>
              </w:rPr>
              <w:t>г. Благовещенск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FF954" w14:textId="033A98F6" w:rsidR="009559D3" w:rsidRDefault="00A739B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ЕЗП </w:t>
            </w:r>
            <w:r w:rsidR="009559D3">
              <w:rPr>
                <w:szCs w:val="22"/>
              </w:rPr>
              <w:t>28:01:000000:55</w:t>
            </w:r>
          </w:p>
          <w:p w14:paraId="1E7E91A1" w14:textId="6BC15438" w:rsidR="00A739BC" w:rsidRPr="009F101B" w:rsidRDefault="00A739B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(28:01:020409:378)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5A141" w14:textId="77777777" w:rsidR="009559D3" w:rsidRPr="009F101B" w:rsidRDefault="009559D3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</w:tr>
      <w:tr w:rsidR="009559D3" w:rsidRPr="009F101B" w14:paraId="7FAB8A2C" w14:textId="77777777" w:rsidTr="00A739BC">
        <w:trPr>
          <w:trHeight w:val="330"/>
          <w:jc w:val="center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270C1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9FAF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6FB48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28:10:013002:465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2B2A0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61</w:t>
            </w:r>
          </w:p>
        </w:tc>
      </w:tr>
      <w:tr w:rsidR="009559D3" w:rsidRPr="009F101B" w14:paraId="65ADB8DE" w14:textId="77777777" w:rsidTr="00A739BC">
        <w:trPr>
          <w:trHeight w:val="166"/>
          <w:jc w:val="center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C952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3B10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E9A6C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28:01:020409</w:t>
            </w:r>
          </w:p>
          <w:p w14:paraId="6416F142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28:10:013002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1861E" w14:textId="10F27561" w:rsidR="009559D3" w:rsidRDefault="006827B5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61</w:t>
            </w:r>
          </w:p>
          <w:p w14:paraId="6362F068" w14:textId="01F0613B" w:rsidR="009559D3" w:rsidRDefault="006827B5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</w:tr>
      <w:tr w:rsidR="009559D3" w:rsidRPr="009F101B" w14:paraId="2C0192AD" w14:textId="77777777" w:rsidTr="00A739BC">
        <w:trPr>
          <w:trHeight w:val="615"/>
          <w:jc w:val="center"/>
        </w:trPr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1CDA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1A8DE" w14:textId="77777777" w:rsidR="009559D3" w:rsidRPr="009F101B" w:rsidRDefault="009559D3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82609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F03E24">
              <w:rPr>
                <w:szCs w:val="22"/>
              </w:rPr>
              <w:t>28:10:013002:3070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81BDB" w14:textId="77777777" w:rsidR="009559D3" w:rsidRDefault="009559D3" w:rsidP="009559D3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79</w:t>
            </w:r>
          </w:p>
        </w:tc>
      </w:tr>
      <w:tr w:rsidR="00AC6226" w:rsidRPr="009F101B" w14:paraId="695DDB1E" w14:textId="77777777" w:rsidTr="00A739BC">
        <w:trPr>
          <w:trHeight w:val="278"/>
          <w:jc w:val="center"/>
        </w:trPr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4C2D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2F98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BD14A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8D987" w14:textId="77777777" w:rsidR="00AC6226" w:rsidRPr="009F101B" w:rsidRDefault="00C51AD5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271</w:t>
            </w:r>
          </w:p>
        </w:tc>
      </w:tr>
    </w:tbl>
    <w:p w14:paraId="50AC0E40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15BF0AC8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73AB8CDB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1747A512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32947297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03FCD689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75EB0079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5D0D594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64278CC1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5C4FA147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4A43B9BD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537E206F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28AF338B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64592094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C51AD5" w:rsidRPr="00602D9A" w14:paraId="06EB188B" w14:textId="77777777" w:rsidTr="00602D9A">
        <w:trPr>
          <w:trHeight w:val="54"/>
          <w:jc w:val="center"/>
        </w:trPr>
        <w:tc>
          <w:tcPr>
            <w:tcW w:w="3246" w:type="dxa"/>
          </w:tcPr>
          <w:p w14:paraId="233957B0" w14:textId="77777777" w:rsidR="00C51AD5" w:rsidRPr="00602D9A" w:rsidRDefault="00C51AD5" w:rsidP="00C51AD5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69E5AE1C" w14:textId="77777777" w:rsidR="00C51AD5" w:rsidRPr="00AD0705" w:rsidRDefault="00C51AD5" w:rsidP="00C51AD5">
            <w:pPr>
              <w:jc w:val="center"/>
            </w:pPr>
            <w:r w:rsidRPr="00AD0705">
              <w:t>458956.03</w:t>
            </w:r>
          </w:p>
        </w:tc>
        <w:tc>
          <w:tcPr>
            <w:tcW w:w="2521" w:type="dxa"/>
          </w:tcPr>
          <w:p w14:paraId="2B556AB3" w14:textId="77777777" w:rsidR="00C51AD5" w:rsidRPr="00AD0705" w:rsidRDefault="00C51AD5" w:rsidP="00C51AD5">
            <w:pPr>
              <w:jc w:val="center"/>
            </w:pPr>
            <w:r w:rsidRPr="00AD0705">
              <w:t>3286680.48</w:t>
            </w:r>
          </w:p>
        </w:tc>
      </w:tr>
      <w:tr w:rsidR="00C51AD5" w:rsidRPr="00602D9A" w14:paraId="49B62FFB" w14:textId="77777777" w:rsidTr="00602D9A">
        <w:trPr>
          <w:trHeight w:val="54"/>
          <w:jc w:val="center"/>
        </w:trPr>
        <w:tc>
          <w:tcPr>
            <w:tcW w:w="3246" w:type="dxa"/>
          </w:tcPr>
          <w:p w14:paraId="041932DD" w14:textId="77777777" w:rsidR="00C51AD5" w:rsidRPr="00602D9A" w:rsidRDefault="00C51AD5" w:rsidP="00C51AD5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55C0FBC3" w14:textId="77777777" w:rsidR="00C51AD5" w:rsidRPr="00AD0705" w:rsidRDefault="00C51AD5" w:rsidP="00C51AD5">
            <w:pPr>
              <w:jc w:val="center"/>
            </w:pPr>
            <w:r w:rsidRPr="00AD0705">
              <w:t>458958.22</w:t>
            </w:r>
          </w:p>
        </w:tc>
        <w:tc>
          <w:tcPr>
            <w:tcW w:w="2521" w:type="dxa"/>
          </w:tcPr>
          <w:p w14:paraId="67873982" w14:textId="77777777" w:rsidR="00C51AD5" w:rsidRPr="00AD0705" w:rsidRDefault="00C51AD5" w:rsidP="00C51AD5">
            <w:pPr>
              <w:jc w:val="center"/>
            </w:pPr>
            <w:r w:rsidRPr="00AD0705">
              <w:t>3286683.27</w:t>
            </w:r>
          </w:p>
        </w:tc>
      </w:tr>
      <w:tr w:rsidR="00C51AD5" w:rsidRPr="00602D9A" w14:paraId="088BEE2A" w14:textId="77777777" w:rsidTr="00602D9A">
        <w:trPr>
          <w:trHeight w:val="54"/>
          <w:jc w:val="center"/>
        </w:trPr>
        <w:tc>
          <w:tcPr>
            <w:tcW w:w="3246" w:type="dxa"/>
          </w:tcPr>
          <w:p w14:paraId="6D5B7E68" w14:textId="77777777" w:rsidR="00C51AD5" w:rsidRPr="00602D9A" w:rsidRDefault="00C51AD5" w:rsidP="00C51AD5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6A0D4DE5" w14:textId="77777777" w:rsidR="00C51AD5" w:rsidRPr="00AD0705" w:rsidRDefault="00C51AD5" w:rsidP="00C51AD5">
            <w:pPr>
              <w:jc w:val="center"/>
            </w:pPr>
            <w:r w:rsidRPr="00AD0705">
              <w:t>458865.59</w:t>
            </w:r>
          </w:p>
        </w:tc>
        <w:tc>
          <w:tcPr>
            <w:tcW w:w="2521" w:type="dxa"/>
          </w:tcPr>
          <w:p w14:paraId="1B723C9C" w14:textId="77777777" w:rsidR="00C51AD5" w:rsidRPr="00AD0705" w:rsidRDefault="00C51AD5" w:rsidP="00C51AD5">
            <w:pPr>
              <w:jc w:val="center"/>
            </w:pPr>
            <w:r w:rsidRPr="00AD0705">
              <w:t>3286690.64</w:t>
            </w:r>
          </w:p>
        </w:tc>
      </w:tr>
      <w:tr w:rsidR="00C51AD5" w:rsidRPr="00602D9A" w14:paraId="60F2E9B9" w14:textId="77777777" w:rsidTr="00C51AD5">
        <w:trPr>
          <w:trHeight w:val="234"/>
          <w:jc w:val="center"/>
        </w:trPr>
        <w:tc>
          <w:tcPr>
            <w:tcW w:w="3246" w:type="dxa"/>
          </w:tcPr>
          <w:p w14:paraId="7B3C6B4A" w14:textId="77777777" w:rsidR="00C51AD5" w:rsidRPr="00602D9A" w:rsidRDefault="00C51AD5" w:rsidP="00C51AD5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57ECF243" w14:textId="77777777" w:rsidR="00C51AD5" w:rsidRPr="00AD0705" w:rsidRDefault="00C51AD5" w:rsidP="00C51AD5">
            <w:pPr>
              <w:jc w:val="center"/>
            </w:pPr>
            <w:r w:rsidRPr="00AD0705">
              <w:t>458866.15</w:t>
            </w:r>
          </w:p>
        </w:tc>
        <w:tc>
          <w:tcPr>
            <w:tcW w:w="2521" w:type="dxa"/>
          </w:tcPr>
          <w:p w14:paraId="3816E243" w14:textId="77777777" w:rsidR="00C51AD5" w:rsidRPr="00AD0705" w:rsidRDefault="00C51AD5" w:rsidP="00C51AD5">
            <w:pPr>
              <w:jc w:val="center"/>
            </w:pPr>
            <w:r w:rsidRPr="00AD0705">
              <w:t>3286687.60</w:t>
            </w:r>
          </w:p>
        </w:tc>
      </w:tr>
      <w:tr w:rsidR="00C51AD5" w:rsidRPr="00602D9A" w14:paraId="2634A885" w14:textId="77777777" w:rsidTr="00C51AD5">
        <w:trPr>
          <w:trHeight w:val="70"/>
          <w:jc w:val="center"/>
        </w:trPr>
        <w:tc>
          <w:tcPr>
            <w:tcW w:w="3246" w:type="dxa"/>
          </w:tcPr>
          <w:p w14:paraId="61FD3FB0" w14:textId="77777777" w:rsidR="00C51AD5" w:rsidRDefault="00C51AD5" w:rsidP="00C51AD5">
            <w:pPr>
              <w:jc w:val="center"/>
            </w:pPr>
            <w:r>
              <w:t>5</w:t>
            </w:r>
          </w:p>
        </w:tc>
        <w:tc>
          <w:tcPr>
            <w:tcW w:w="2299" w:type="dxa"/>
          </w:tcPr>
          <w:p w14:paraId="4B8128D7" w14:textId="77777777" w:rsidR="00C51AD5" w:rsidRPr="00AD0705" w:rsidRDefault="00C51AD5" w:rsidP="00C51AD5">
            <w:pPr>
              <w:jc w:val="center"/>
            </w:pPr>
            <w:r w:rsidRPr="00AD0705">
              <w:t>458929.83</w:t>
            </w:r>
          </w:p>
        </w:tc>
        <w:tc>
          <w:tcPr>
            <w:tcW w:w="2521" w:type="dxa"/>
          </w:tcPr>
          <w:p w14:paraId="35089B25" w14:textId="77777777" w:rsidR="00C51AD5" w:rsidRPr="00AD0705" w:rsidRDefault="00C51AD5" w:rsidP="00C51AD5">
            <w:pPr>
              <w:jc w:val="center"/>
            </w:pPr>
            <w:r w:rsidRPr="00AD0705">
              <w:t>3286682.55</w:t>
            </w:r>
          </w:p>
        </w:tc>
      </w:tr>
      <w:tr w:rsidR="00C51AD5" w:rsidRPr="00602D9A" w14:paraId="6240608C" w14:textId="77777777" w:rsidTr="00C51AD5">
        <w:trPr>
          <w:trHeight w:val="70"/>
          <w:jc w:val="center"/>
        </w:trPr>
        <w:tc>
          <w:tcPr>
            <w:tcW w:w="3246" w:type="dxa"/>
          </w:tcPr>
          <w:p w14:paraId="4D31B422" w14:textId="77777777" w:rsidR="00C51AD5" w:rsidRDefault="00C51AD5" w:rsidP="00C51AD5">
            <w:pPr>
              <w:jc w:val="center"/>
            </w:pPr>
            <w:r>
              <w:t>6</w:t>
            </w:r>
          </w:p>
        </w:tc>
        <w:tc>
          <w:tcPr>
            <w:tcW w:w="2299" w:type="dxa"/>
          </w:tcPr>
          <w:p w14:paraId="06D85093" w14:textId="77777777" w:rsidR="00C51AD5" w:rsidRPr="00AD0705" w:rsidRDefault="00C51AD5" w:rsidP="00C51AD5">
            <w:pPr>
              <w:jc w:val="center"/>
            </w:pPr>
            <w:r w:rsidRPr="00AD0705">
              <w:t>458930.63</w:t>
            </w:r>
          </w:p>
        </w:tc>
        <w:tc>
          <w:tcPr>
            <w:tcW w:w="2521" w:type="dxa"/>
          </w:tcPr>
          <w:p w14:paraId="3397D12C" w14:textId="77777777" w:rsidR="00C51AD5" w:rsidRPr="00AD0705" w:rsidRDefault="00C51AD5" w:rsidP="00C51AD5">
            <w:pPr>
              <w:jc w:val="center"/>
            </w:pPr>
            <w:r w:rsidRPr="00AD0705">
              <w:t>3286683.35</w:t>
            </w:r>
          </w:p>
        </w:tc>
      </w:tr>
      <w:tr w:rsidR="00C51AD5" w:rsidRPr="00602D9A" w14:paraId="615BF772" w14:textId="77777777" w:rsidTr="00C51AD5">
        <w:trPr>
          <w:trHeight w:val="70"/>
          <w:jc w:val="center"/>
        </w:trPr>
        <w:tc>
          <w:tcPr>
            <w:tcW w:w="3246" w:type="dxa"/>
          </w:tcPr>
          <w:p w14:paraId="5AC4B359" w14:textId="77777777" w:rsidR="00C51AD5" w:rsidRDefault="00C51AD5" w:rsidP="00C51AD5">
            <w:pPr>
              <w:jc w:val="center"/>
            </w:pPr>
            <w:r>
              <w:t>7</w:t>
            </w:r>
          </w:p>
        </w:tc>
        <w:tc>
          <w:tcPr>
            <w:tcW w:w="2299" w:type="dxa"/>
          </w:tcPr>
          <w:p w14:paraId="47214B07" w14:textId="77777777" w:rsidR="00C51AD5" w:rsidRPr="00AD0705" w:rsidRDefault="00C51AD5" w:rsidP="00C51AD5">
            <w:pPr>
              <w:jc w:val="center"/>
            </w:pPr>
            <w:r w:rsidRPr="00AD0705">
              <w:t>458931.18</w:t>
            </w:r>
          </w:p>
        </w:tc>
        <w:tc>
          <w:tcPr>
            <w:tcW w:w="2521" w:type="dxa"/>
          </w:tcPr>
          <w:p w14:paraId="63482262" w14:textId="77777777" w:rsidR="00C51AD5" w:rsidRPr="00AD0705" w:rsidRDefault="00C51AD5" w:rsidP="00C51AD5">
            <w:pPr>
              <w:jc w:val="center"/>
            </w:pPr>
            <w:r w:rsidRPr="00AD0705">
              <w:t>3286682.45</w:t>
            </w:r>
          </w:p>
        </w:tc>
      </w:tr>
      <w:tr w:rsidR="00C51AD5" w:rsidRPr="00602D9A" w14:paraId="3D3C1479" w14:textId="77777777" w:rsidTr="00602D9A">
        <w:trPr>
          <w:trHeight w:val="54"/>
          <w:jc w:val="center"/>
        </w:trPr>
        <w:tc>
          <w:tcPr>
            <w:tcW w:w="3246" w:type="dxa"/>
          </w:tcPr>
          <w:p w14:paraId="2030B532" w14:textId="77777777" w:rsidR="00C51AD5" w:rsidRPr="00602D9A" w:rsidRDefault="00C51AD5" w:rsidP="00C51AD5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07A3FE68" w14:textId="77777777" w:rsidR="00C51AD5" w:rsidRPr="00AD0705" w:rsidRDefault="00C51AD5" w:rsidP="00C51AD5">
            <w:pPr>
              <w:jc w:val="center"/>
            </w:pPr>
            <w:r w:rsidRPr="00AD0705">
              <w:t>458956.03</w:t>
            </w:r>
          </w:p>
        </w:tc>
        <w:tc>
          <w:tcPr>
            <w:tcW w:w="2521" w:type="dxa"/>
          </w:tcPr>
          <w:p w14:paraId="39639AF2" w14:textId="77777777" w:rsidR="00C51AD5" w:rsidRDefault="00C51AD5" w:rsidP="00C51AD5">
            <w:pPr>
              <w:jc w:val="center"/>
            </w:pPr>
            <w:r w:rsidRPr="00AD0705">
              <w:t>3286680.48</w:t>
            </w:r>
          </w:p>
        </w:tc>
      </w:tr>
    </w:tbl>
    <w:p w14:paraId="44EA48A3" w14:textId="77777777" w:rsidR="009F101B" w:rsidRDefault="009F101B" w:rsidP="00AC6226">
      <w:pPr>
        <w:tabs>
          <w:tab w:val="left" w:pos="255"/>
          <w:tab w:val="center" w:pos="4843"/>
        </w:tabs>
      </w:pPr>
    </w:p>
    <w:p w14:paraId="6AF17785" w14:textId="77777777" w:rsidR="009F101B" w:rsidRDefault="009F101B" w:rsidP="00AC6226">
      <w:pPr>
        <w:tabs>
          <w:tab w:val="left" w:pos="255"/>
          <w:tab w:val="center" w:pos="4843"/>
        </w:tabs>
      </w:pPr>
    </w:p>
    <w:p w14:paraId="4C830F25" w14:textId="77777777" w:rsidR="009F101B" w:rsidRDefault="009F101B" w:rsidP="00AC6226">
      <w:pPr>
        <w:tabs>
          <w:tab w:val="left" w:pos="255"/>
          <w:tab w:val="center" w:pos="4843"/>
        </w:tabs>
      </w:pPr>
    </w:p>
    <w:p w14:paraId="5AE8D296" w14:textId="77777777" w:rsidR="009F101B" w:rsidRDefault="009F101B" w:rsidP="00AC6226">
      <w:pPr>
        <w:tabs>
          <w:tab w:val="left" w:pos="255"/>
          <w:tab w:val="center" w:pos="4843"/>
        </w:tabs>
      </w:pPr>
    </w:p>
    <w:p w14:paraId="30E39DA8" w14:textId="77777777" w:rsidR="009F101B" w:rsidRDefault="009F101B" w:rsidP="00AC6226">
      <w:pPr>
        <w:tabs>
          <w:tab w:val="left" w:pos="255"/>
          <w:tab w:val="center" w:pos="4843"/>
        </w:tabs>
      </w:pPr>
    </w:p>
    <w:p w14:paraId="272415B7" w14:textId="77777777" w:rsidR="009F101B" w:rsidRDefault="009F101B" w:rsidP="00AC6226">
      <w:pPr>
        <w:tabs>
          <w:tab w:val="left" w:pos="255"/>
          <w:tab w:val="center" w:pos="4843"/>
        </w:tabs>
      </w:pPr>
    </w:p>
    <w:p w14:paraId="2E61E599" w14:textId="77777777" w:rsidR="009F101B" w:rsidRDefault="009F101B" w:rsidP="00AC6226">
      <w:pPr>
        <w:tabs>
          <w:tab w:val="left" w:pos="255"/>
          <w:tab w:val="center" w:pos="4843"/>
        </w:tabs>
      </w:pPr>
    </w:p>
    <w:p w14:paraId="7CB1E96F" w14:textId="77777777" w:rsidR="009F101B" w:rsidRDefault="009F101B" w:rsidP="00AC6226">
      <w:pPr>
        <w:tabs>
          <w:tab w:val="left" w:pos="255"/>
          <w:tab w:val="center" w:pos="4843"/>
        </w:tabs>
      </w:pPr>
    </w:p>
    <w:p w14:paraId="505532C5" w14:textId="77777777" w:rsidR="009F101B" w:rsidRDefault="009F101B" w:rsidP="00AC6226">
      <w:pPr>
        <w:tabs>
          <w:tab w:val="left" w:pos="255"/>
          <w:tab w:val="center" w:pos="4843"/>
        </w:tabs>
      </w:pPr>
    </w:p>
    <w:p w14:paraId="6F899BAF" w14:textId="77777777" w:rsidR="009F101B" w:rsidRDefault="009F101B" w:rsidP="00AC6226">
      <w:pPr>
        <w:tabs>
          <w:tab w:val="left" w:pos="255"/>
          <w:tab w:val="center" w:pos="4843"/>
        </w:tabs>
      </w:pPr>
    </w:p>
    <w:p w14:paraId="0D268CE7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3CB05BD9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82501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7558EFDC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6E6B" w14:textId="128C4D5F" w:rsidR="00E24D8E" w:rsidRPr="00AF407B" w:rsidRDefault="00E24D8E" w:rsidP="009F101B">
            <w:pPr>
              <w:jc w:val="center"/>
              <w:rPr>
                <w:b/>
              </w:rPr>
            </w:pPr>
          </w:p>
        </w:tc>
      </w:tr>
      <w:tr w:rsidR="00742330" w:rsidRPr="005B4876" w14:paraId="695CE20F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6FF6C7D3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3EA7017A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2B5955C2" w14:textId="77777777" w:rsidR="00E5031F" w:rsidRDefault="009559D3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63C1BA7F" wp14:editId="1A1C8104">
                  <wp:extent cx="6434455" cy="465391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канал ц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465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3BB411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1677B9AF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0A1B2952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0C4B4D">
              <w:rPr>
                <w:color w:val="0000CC"/>
                <w:sz w:val="23"/>
                <w:szCs w:val="23"/>
              </w:rPr>
              <w:t>20409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4F0CF1D9" w14:textId="77777777" w:rsidR="001E1206" w:rsidRPr="00915A6A" w:rsidRDefault="00602D9A" w:rsidP="000C4B4D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00" w:themeColor="text1"/>
                <w:sz w:val="23"/>
                <w:szCs w:val="23"/>
              </w:rPr>
              <w:t>28:01:0</w:t>
            </w:r>
            <w:r w:rsidR="000C4B4D">
              <w:rPr>
                <w:color w:val="000000" w:themeColor="text1"/>
                <w:sz w:val="23"/>
                <w:szCs w:val="23"/>
              </w:rPr>
              <w:t>20409:3391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E3FF11A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27F07186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0C4B4D">
              <w:rPr>
                <w:b/>
                <w:sz w:val="20"/>
                <w:szCs w:val="20"/>
              </w:rPr>
              <w:t>1</w:t>
            </w:r>
            <w:r w:rsidR="00C51AD5">
              <w:rPr>
                <w:b/>
                <w:sz w:val="20"/>
                <w:szCs w:val="20"/>
              </w:rPr>
              <w:t>0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061160F8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3F64" w14:textId="77777777" w:rsidR="00050BAA" w:rsidRDefault="00050BAA">
      <w:r>
        <w:separator/>
      </w:r>
    </w:p>
  </w:endnote>
  <w:endnote w:type="continuationSeparator" w:id="0">
    <w:p w14:paraId="745A5A3B" w14:textId="77777777" w:rsidR="00050BAA" w:rsidRDefault="0005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638A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34D8844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5DD3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2CD7" w14:textId="77777777" w:rsidR="00050BAA" w:rsidRDefault="00050BAA">
      <w:r>
        <w:separator/>
      </w:r>
    </w:p>
  </w:footnote>
  <w:footnote w:type="continuationSeparator" w:id="0">
    <w:p w14:paraId="305F6D0D" w14:textId="77777777" w:rsidR="00050BAA" w:rsidRDefault="00050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80304408">
    <w:abstractNumId w:val="25"/>
  </w:num>
  <w:num w:numId="2" w16cid:durableId="179978071">
    <w:abstractNumId w:val="21"/>
  </w:num>
  <w:num w:numId="3" w16cid:durableId="1259018415">
    <w:abstractNumId w:val="30"/>
  </w:num>
  <w:num w:numId="4" w16cid:durableId="1228302489">
    <w:abstractNumId w:val="13"/>
  </w:num>
  <w:num w:numId="5" w16cid:durableId="60257403">
    <w:abstractNumId w:val="10"/>
  </w:num>
  <w:num w:numId="6" w16cid:durableId="356128267">
    <w:abstractNumId w:val="20"/>
  </w:num>
  <w:num w:numId="7" w16cid:durableId="936718887">
    <w:abstractNumId w:val="14"/>
  </w:num>
  <w:num w:numId="8" w16cid:durableId="781916992">
    <w:abstractNumId w:val="32"/>
  </w:num>
  <w:num w:numId="9" w16cid:durableId="1476872923">
    <w:abstractNumId w:val="6"/>
  </w:num>
  <w:num w:numId="10" w16cid:durableId="732779511">
    <w:abstractNumId w:val="1"/>
  </w:num>
  <w:num w:numId="11" w16cid:durableId="314455469">
    <w:abstractNumId w:val="11"/>
  </w:num>
  <w:num w:numId="12" w16cid:durableId="1469779022">
    <w:abstractNumId w:val="23"/>
  </w:num>
  <w:num w:numId="13" w16cid:durableId="290985238">
    <w:abstractNumId w:val="18"/>
  </w:num>
  <w:num w:numId="14" w16cid:durableId="534464797">
    <w:abstractNumId w:val="24"/>
  </w:num>
  <w:num w:numId="15" w16cid:durableId="1876114630">
    <w:abstractNumId w:val="4"/>
  </w:num>
  <w:num w:numId="16" w16cid:durableId="1099259324">
    <w:abstractNumId w:val="27"/>
  </w:num>
  <w:num w:numId="17" w16cid:durableId="216014972">
    <w:abstractNumId w:val="0"/>
  </w:num>
  <w:num w:numId="18" w16cid:durableId="180050573">
    <w:abstractNumId w:val="31"/>
  </w:num>
  <w:num w:numId="19" w16cid:durableId="848299339">
    <w:abstractNumId w:val="8"/>
  </w:num>
  <w:num w:numId="20" w16cid:durableId="1715496569">
    <w:abstractNumId w:val="3"/>
  </w:num>
  <w:num w:numId="21" w16cid:durableId="648218319">
    <w:abstractNumId w:val="29"/>
  </w:num>
  <w:num w:numId="22" w16cid:durableId="265577813">
    <w:abstractNumId w:val="9"/>
  </w:num>
  <w:num w:numId="23" w16cid:durableId="1543126997">
    <w:abstractNumId w:val="26"/>
  </w:num>
  <w:num w:numId="24" w16cid:durableId="751388093">
    <w:abstractNumId w:val="16"/>
  </w:num>
  <w:num w:numId="25" w16cid:durableId="475530187">
    <w:abstractNumId w:val="2"/>
  </w:num>
  <w:num w:numId="26" w16cid:durableId="1022517659">
    <w:abstractNumId w:val="17"/>
  </w:num>
  <w:num w:numId="27" w16cid:durableId="1035235408">
    <w:abstractNumId w:val="33"/>
  </w:num>
  <w:num w:numId="28" w16cid:durableId="693461585">
    <w:abstractNumId w:val="22"/>
  </w:num>
  <w:num w:numId="29" w16cid:durableId="402416499">
    <w:abstractNumId w:val="28"/>
  </w:num>
  <w:num w:numId="30" w16cid:durableId="1660304518">
    <w:abstractNumId w:val="12"/>
  </w:num>
  <w:num w:numId="31" w16cid:durableId="1800105761">
    <w:abstractNumId w:val="5"/>
  </w:num>
  <w:num w:numId="32" w16cid:durableId="258023523">
    <w:abstractNumId w:val="7"/>
  </w:num>
  <w:num w:numId="33" w16cid:durableId="1710108854">
    <w:abstractNumId w:val="19"/>
  </w:num>
  <w:num w:numId="34" w16cid:durableId="4887880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0BAA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3C5C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27B5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6F4674"/>
    <w:rsid w:val="007010D8"/>
    <w:rsid w:val="007222EF"/>
    <w:rsid w:val="00723FCC"/>
    <w:rsid w:val="00724B44"/>
    <w:rsid w:val="00727CCA"/>
    <w:rsid w:val="0073174B"/>
    <w:rsid w:val="00732DEE"/>
    <w:rsid w:val="007342EE"/>
    <w:rsid w:val="00734866"/>
    <w:rsid w:val="0073665B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7F35C3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B7687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559D3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739BC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C554C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1AD5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5A00"/>
    <w:rsid w:val="00CD71AB"/>
    <w:rsid w:val="00CD74DF"/>
    <w:rsid w:val="00CE3DCB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C44C4"/>
    <w:rsid w:val="00DD1387"/>
    <w:rsid w:val="00DE3412"/>
    <w:rsid w:val="00DE7C67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2B1F"/>
    <w:rsid w:val="00E83290"/>
    <w:rsid w:val="00E85DA1"/>
    <w:rsid w:val="00E8672D"/>
    <w:rsid w:val="00EA0AD3"/>
    <w:rsid w:val="00EA4763"/>
    <w:rsid w:val="00EA5C30"/>
    <w:rsid w:val="00EB0B42"/>
    <w:rsid w:val="00EC4254"/>
    <w:rsid w:val="00ED2761"/>
    <w:rsid w:val="00EE1FBE"/>
    <w:rsid w:val="00EF08E9"/>
    <w:rsid w:val="00EF380D"/>
    <w:rsid w:val="00F01BA1"/>
    <w:rsid w:val="00F031CB"/>
    <w:rsid w:val="00F03E24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7D0009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10ADD-18BF-4CA0-B246-7A05B5D6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286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33</cp:revision>
  <cp:lastPrinted>2026-05-14T03:46:00Z</cp:lastPrinted>
  <dcterms:created xsi:type="dcterms:W3CDTF">2019-02-08T12:49:00Z</dcterms:created>
  <dcterms:modified xsi:type="dcterms:W3CDTF">2026-05-15T09:09:00Z</dcterms:modified>
</cp:coreProperties>
</file>